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1FC1C" w14:textId="77777777" w:rsidR="00A010F6" w:rsidRPr="00135137" w:rsidRDefault="00A010F6" w:rsidP="00A010F6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56219B3B" w14:textId="77777777" w:rsidR="00A010F6" w:rsidRPr="00135137" w:rsidRDefault="00A010F6" w:rsidP="00A010F6">
      <w:pPr>
        <w:pStyle w:val="Tekstpodstawowy"/>
        <w:spacing w:before="206"/>
        <w:rPr>
          <w:rFonts w:ascii="Montserrat" w:hAnsi="Montserrat"/>
          <w:i/>
          <w:sz w:val="20"/>
          <w:szCs w:val="20"/>
        </w:rPr>
      </w:pPr>
    </w:p>
    <w:p w14:paraId="5970F19D" w14:textId="77777777" w:rsidR="00982C6C" w:rsidRDefault="00982C6C" w:rsidP="00982C6C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  <w:r w:rsidRPr="00567694"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</w:t>
      </w:r>
    </w:p>
    <w:p w14:paraId="5CF20181" w14:textId="77777777" w:rsidR="00982C6C" w:rsidRDefault="00982C6C" w:rsidP="00982C6C">
      <w:pPr>
        <w:tabs>
          <w:tab w:val="left" w:pos="6145"/>
        </w:tabs>
        <w:ind w:right="34"/>
        <w:jc w:val="both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(pieczęć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  <w:r>
        <w:rPr>
          <w:rFonts w:ascii="Montserrat" w:hAnsi="Montserrat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567694">
        <w:rPr>
          <w:rFonts w:ascii="Montserrat" w:hAnsi="Montserrat"/>
          <w:sz w:val="20"/>
          <w:szCs w:val="20"/>
        </w:rPr>
        <w:t>(miejscowość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data</w:t>
      </w:r>
      <w:r>
        <w:rPr>
          <w:rFonts w:ascii="Montserrat" w:hAnsi="Montserrat"/>
          <w:spacing w:val="-2"/>
          <w:sz w:val="20"/>
          <w:szCs w:val="20"/>
        </w:rPr>
        <w:t>)</w:t>
      </w:r>
    </w:p>
    <w:p w14:paraId="3FE20461" w14:textId="77777777" w:rsidR="00A010F6" w:rsidRPr="00135137" w:rsidRDefault="00A010F6" w:rsidP="00A010F6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5CCECB03" w14:textId="77777777" w:rsidR="00A010F6" w:rsidRPr="00135137" w:rsidRDefault="00A010F6" w:rsidP="00A010F6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044F20C3" w14:textId="77777777" w:rsidR="00A010F6" w:rsidRPr="00135137" w:rsidRDefault="00A010F6" w:rsidP="00A010F6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6AA8972E" w14:textId="77777777" w:rsidR="00A010F6" w:rsidRPr="00135137" w:rsidRDefault="00A010F6" w:rsidP="00A010F6">
      <w:pPr>
        <w:pStyle w:val="Tekstpodstawowy"/>
        <w:spacing w:before="119"/>
        <w:rPr>
          <w:rFonts w:ascii="Montserrat" w:hAnsi="Montserrat"/>
          <w:i/>
          <w:sz w:val="20"/>
          <w:szCs w:val="20"/>
        </w:rPr>
      </w:pPr>
    </w:p>
    <w:p w14:paraId="3F137F9E" w14:textId="1470DE84" w:rsidR="00A010F6" w:rsidRPr="00117ED5" w:rsidRDefault="00A010F6" w:rsidP="00117ED5">
      <w:pPr>
        <w:pStyle w:val="Nagwek1"/>
        <w:rPr>
          <w:rFonts w:ascii="Montserrat" w:hAnsi="Montserrat"/>
          <w:sz w:val="20"/>
          <w:szCs w:val="20"/>
        </w:rPr>
      </w:pPr>
      <w:r w:rsidRPr="00135137">
        <w:rPr>
          <w:rFonts w:ascii="Montserrat" w:hAnsi="Montserrat"/>
          <w:spacing w:val="-2"/>
          <w:sz w:val="20"/>
          <w:szCs w:val="20"/>
        </w:rPr>
        <w:t>USTANOWIENIE</w:t>
      </w:r>
      <w:r w:rsidR="00117ED5">
        <w:rPr>
          <w:rFonts w:ascii="Montserrat" w:hAnsi="Montserrat"/>
          <w:spacing w:val="-2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PEŁNOMOCNIKA</w:t>
      </w:r>
      <w:r w:rsidRPr="00135137">
        <w:rPr>
          <w:rFonts w:ascii="Montserrat" w:hAnsi="Montserrat"/>
          <w:spacing w:val="-13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KLUBU</w:t>
      </w:r>
      <w:r w:rsidRPr="00135137">
        <w:rPr>
          <w:rFonts w:ascii="Montserrat" w:hAnsi="Montserrat"/>
          <w:spacing w:val="-10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DS.</w:t>
      </w:r>
      <w:r w:rsidRPr="00135137">
        <w:rPr>
          <w:rFonts w:ascii="Montserrat" w:hAnsi="Montserrat"/>
          <w:spacing w:val="-10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PROCEDURY</w:t>
      </w:r>
      <w:r w:rsidRPr="00135137">
        <w:rPr>
          <w:rFonts w:ascii="Montserrat" w:hAnsi="Montserrat"/>
          <w:spacing w:val="-6"/>
          <w:sz w:val="20"/>
          <w:szCs w:val="20"/>
        </w:rPr>
        <w:t xml:space="preserve"> </w:t>
      </w:r>
      <w:r w:rsidRPr="00135137">
        <w:rPr>
          <w:rFonts w:ascii="Montserrat" w:hAnsi="Montserrat"/>
          <w:spacing w:val="-2"/>
          <w:sz w:val="20"/>
          <w:szCs w:val="20"/>
        </w:rPr>
        <w:t>LICENCYJNEJ</w:t>
      </w:r>
    </w:p>
    <w:p w14:paraId="6A13AE95" w14:textId="77777777" w:rsidR="00A010F6" w:rsidRPr="00135137" w:rsidRDefault="00A010F6" w:rsidP="00A010F6">
      <w:pPr>
        <w:pStyle w:val="Tekstpodstawowy"/>
        <w:rPr>
          <w:rFonts w:ascii="Montserrat" w:hAnsi="Montserrat"/>
          <w:b/>
          <w:sz w:val="20"/>
          <w:szCs w:val="20"/>
        </w:rPr>
      </w:pPr>
    </w:p>
    <w:p w14:paraId="101D7056" w14:textId="77777777" w:rsidR="00A010F6" w:rsidRPr="00135137" w:rsidRDefault="00A010F6" w:rsidP="00A010F6">
      <w:pPr>
        <w:pStyle w:val="Tekstpodstawowy"/>
        <w:spacing w:before="38"/>
        <w:rPr>
          <w:rFonts w:ascii="Montserrat" w:hAnsi="Montserrat"/>
          <w:b/>
          <w:sz w:val="20"/>
          <w:szCs w:val="20"/>
        </w:rPr>
      </w:pPr>
    </w:p>
    <w:p w14:paraId="4271A0E7" w14:textId="01171DF7" w:rsidR="00A010F6" w:rsidRPr="00135137" w:rsidRDefault="00A010F6" w:rsidP="00117ED5">
      <w:pPr>
        <w:pStyle w:val="Tekstpodstawowy"/>
        <w:tabs>
          <w:tab w:val="left" w:leader="dot" w:pos="9388"/>
        </w:tabs>
        <w:spacing w:before="1"/>
        <w:ind w:left="144"/>
        <w:jc w:val="both"/>
        <w:rPr>
          <w:rFonts w:ascii="Montserrat" w:hAnsi="Montserrat"/>
          <w:sz w:val="20"/>
          <w:szCs w:val="20"/>
        </w:rPr>
      </w:pPr>
      <w:r w:rsidRPr="00135137">
        <w:rPr>
          <w:rFonts w:ascii="Montserrat" w:hAnsi="Montserrat"/>
          <w:spacing w:val="-4"/>
          <w:sz w:val="20"/>
          <w:szCs w:val="20"/>
        </w:rPr>
        <w:t>Klub</w:t>
      </w:r>
      <w:r w:rsidR="00117ED5">
        <w:rPr>
          <w:rFonts w:ascii="Montserrat" w:hAnsi="Montserrat"/>
          <w:spacing w:val="-4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ab/>
      </w:r>
      <w:r w:rsidR="00117ED5">
        <w:rPr>
          <w:rFonts w:ascii="Montserrat" w:hAnsi="Montserrat"/>
          <w:sz w:val="20"/>
          <w:szCs w:val="20"/>
        </w:rPr>
        <w:t xml:space="preserve">………………… </w:t>
      </w:r>
      <w:r w:rsidR="00117ED5">
        <w:rPr>
          <w:rFonts w:ascii="Montserrat" w:hAnsi="Montserrat"/>
          <w:spacing w:val="-2"/>
          <w:sz w:val="20"/>
          <w:szCs w:val="20"/>
        </w:rPr>
        <w:t>u</w:t>
      </w:r>
      <w:r w:rsidRPr="00135137">
        <w:rPr>
          <w:rFonts w:ascii="Montserrat" w:hAnsi="Montserrat"/>
          <w:spacing w:val="-2"/>
          <w:sz w:val="20"/>
          <w:szCs w:val="20"/>
        </w:rPr>
        <w:t>stanawia</w:t>
      </w:r>
      <w:r w:rsidR="00117ED5">
        <w:rPr>
          <w:rFonts w:ascii="Montserrat" w:hAnsi="Montserrat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pełnomocnika</w:t>
      </w:r>
      <w:r w:rsidRPr="00135137">
        <w:rPr>
          <w:rFonts w:ascii="Montserrat" w:hAnsi="Montserrat"/>
          <w:spacing w:val="-3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Klubu</w:t>
      </w:r>
      <w:r w:rsidRPr="00135137">
        <w:rPr>
          <w:rFonts w:ascii="Montserrat" w:hAnsi="Montserrat"/>
          <w:spacing w:val="-1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ds.</w:t>
      </w:r>
      <w:r w:rsidRPr="00135137">
        <w:rPr>
          <w:rFonts w:ascii="Montserrat" w:hAnsi="Montserrat"/>
          <w:spacing w:val="-2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procedury</w:t>
      </w:r>
      <w:r w:rsidRPr="00135137">
        <w:rPr>
          <w:rFonts w:ascii="Montserrat" w:hAnsi="Montserrat"/>
          <w:spacing w:val="-2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licencyjnej</w:t>
      </w:r>
      <w:r w:rsidRPr="00135137">
        <w:rPr>
          <w:rFonts w:ascii="Montserrat" w:hAnsi="Montserrat"/>
          <w:spacing w:val="-1"/>
          <w:sz w:val="20"/>
          <w:szCs w:val="20"/>
        </w:rPr>
        <w:t xml:space="preserve"> </w:t>
      </w:r>
      <w:r w:rsidRPr="00135137">
        <w:rPr>
          <w:rFonts w:ascii="Montserrat" w:hAnsi="Montserrat"/>
          <w:sz w:val="20"/>
          <w:szCs w:val="20"/>
        </w:rPr>
        <w:t>w następującej</w:t>
      </w:r>
      <w:r w:rsidRPr="00135137">
        <w:rPr>
          <w:rFonts w:ascii="Montserrat" w:hAnsi="Montserrat"/>
          <w:spacing w:val="-1"/>
          <w:sz w:val="20"/>
          <w:szCs w:val="20"/>
        </w:rPr>
        <w:t xml:space="preserve"> </w:t>
      </w:r>
      <w:r w:rsidRPr="00135137">
        <w:rPr>
          <w:rFonts w:ascii="Montserrat" w:hAnsi="Montserrat"/>
          <w:spacing w:val="-2"/>
          <w:sz w:val="20"/>
          <w:szCs w:val="20"/>
        </w:rPr>
        <w:t>osobie:</w:t>
      </w:r>
    </w:p>
    <w:p w14:paraId="1C36840E" w14:textId="77777777" w:rsidR="00A010F6" w:rsidRPr="00135137" w:rsidRDefault="00A010F6" w:rsidP="00A010F6">
      <w:pPr>
        <w:pStyle w:val="Tekstpodstawowy"/>
        <w:spacing w:before="126"/>
        <w:rPr>
          <w:rFonts w:ascii="Montserrat" w:hAnsi="Montserrat"/>
          <w:sz w:val="20"/>
          <w:szCs w:val="20"/>
        </w:rPr>
      </w:pPr>
    </w:p>
    <w:p w14:paraId="7274C129" w14:textId="77777777" w:rsidR="00A010F6" w:rsidRDefault="00A010F6" w:rsidP="00A010F6">
      <w:pPr>
        <w:pStyle w:val="Tekstpodstawowy"/>
        <w:tabs>
          <w:tab w:val="left" w:pos="3396"/>
        </w:tabs>
        <w:spacing w:line="552" w:lineRule="auto"/>
        <w:ind w:left="144" w:right="370"/>
        <w:rPr>
          <w:rFonts w:ascii="Montserrat" w:hAnsi="Montserrat"/>
          <w:spacing w:val="-2"/>
          <w:sz w:val="20"/>
          <w:szCs w:val="20"/>
        </w:rPr>
      </w:pPr>
      <w:r w:rsidRPr="00135137">
        <w:rPr>
          <w:rFonts w:ascii="Montserrat" w:hAnsi="Montserrat"/>
          <w:sz w:val="20"/>
          <w:szCs w:val="20"/>
        </w:rPr>
        <w:t>Imię i nazwisko:</w:t>
      </w:r>
      <w:r>
        <w:rPr>
          <w:rFonts w:ascii="Montserrat" w:hAnsi="Montserrat"/>
          <w:sz w:val="20"/>
          <w:szCs w:val="20"/>
        </w:rPr>
        <w:t xml:space="preserve"> </w:t>
      </w:r>
      <w:r>
        <w:rPr>
          <w:rFonts w:ascii="Montserrat" w:hAnsi="Montserrat"/>
          <w:sz w:val="20"/>
          <w:szCs w:val="20"/>
        </w:rPr>
        <w:tab/>
      </w:r>
      <w:r w:rsidRPr="00135137">
        <w:rPr>
          <w:rFonts w:ascii="Montserrat" w:hAnsi="Montserrat"/>
          <w:spacing w:val="-2"/>
          <w:sz w:val="20"/>
          <w:szCs w:val="20"/>
        </w:rPr>
        <w:t>.…………………</w:t>
      </w:r>
      <w:r>
        <w:rPr>
          <w:rFonts w:ascii="Montserrat" w:hAnsi="Montserrat"/>
          <w:spacing w:val="-2"/>
          <w:sz w:val="20"/>
          <w:szCs w:val="20"/>
        </w:rPr>
        <w:t>……………………………………………………….</w:t>
      </w:r>
      <w:r w:rsidRPr="00135137">
        <w:rPr>
          <w:rFonts w:ascii="Montserrat" w:hAnsi="Montserrat"/>
          <w:spacing w:val="-2"/>
          <w:sz w:val="20"/>
          <w:szCs w:val="20"/>
        </w:rPr>
        <w:t>…………………….………………………………..</w:t>
      </w:r>
    </w:p>
    <w:p w14:paraId="042324F4" w14:textId="77777777" w:rsidR="00A010F6" w:rsidRDefault="00A010F6" w:rsidP="00A010F6">
      <w:pPr>
        <w:pStyle w:val="Tekstpodstawowy"/>
        <w:tabs>
          <w:tab w:val="left" w:pos="3396"/>
        </w:tabs>
        <w:spacing w:line="552" w:lineRule="auto"/>
        <w:ind w:left="144" w:right="370"/>
        <w:rPr>
          <w:rFonts w:ascii="Montserrat" w:hAnsi="Montserrat"/>
          <w:spacing w:val="-2"/>
          <w:sz w:val="20"/>
          <w:szCs w:val="20"/>
        </w:rPr>
      </w:pPr>
      <w:r w:rsidRPr="00135137">
        <w:rPr>
          <w:rFonts w:ascii="Montserrat" w:hAnsi="Montserrat"/>
          <w:spacing w:val="-2"/>
          <w:sz w:val="20"/>
          <w:szCs w:val="20"/>
        </w:rPr>
        <w:t>Funkcja/stanowisko:</w:t>
      </w:r>
      <w:r w:rsidRPr="00135137">
        <w:rPr>
          <w:rFonts w:ascii="Montserrat" w:hAnsi="Montserrat"/>
          <w:sz w:val="20"/>
          <w:szCs w:val="20"/>
        </w:rPr>
        <w:tab/>
      </w:r>
      <w:r w:rsidRPr="00135137">
        <w:rPr>
          <w:rFonts w:ascii="Montserrat" w:hAnsi="Montserrat"/>
          <w:spacing w:val="-2"/>
          <w:sz w:val="20"/>
          <w:szCs w:val="20"/>
        </w:rPr>
        <w:t>.…………………</w:t>
      </w:r>
      <w:r>
        <w:rPr>
          <w:rFonts w:ascii="Montserrat" w:hAnsi="Montserrat"/>
          <w:spacing w:val="-2"/>
          <w:sz w:val="20"/>
          <w:szCs w:val="20"/>
        </w:rPr>
        <w:t>……………………………………………………….</w:t>
      </w:r>
      <w:r w:rsidRPr="00135137">
        <w:rPr>
          <w:rFonts w:ascii="Montserrat" w:hAnsi="Montserrat"/>
          <w:spacing w:val="-2"/>
          <w:sz w:val="20"/>
          <w:szCs w:val="20"/>
        </w:rPr>
        <w:t>…………………….………………………………..</w:t>
      </w:r>
    </w:p>
    <w:p w14:paraId="534D5D36" w14:textId="77777777" w:rsidR="00A010F6" w:rsidRPr="00135137" w:rsidRDefault="00A010F6" w:rsidP="00A010F6">
      <w:pPr>
        <w:pStyle w:val="Tekstpodstawowy"/>
        <w:tabs>
          <w:tab w:val="left" w:pos="3396"/>
        </w:tabs>
        <w:spacing w:line="552" w:lineRule="auto"/>
        <w:ind w:left="144" w:right="370"/>
        <w:rPr>
          <w:rFonts w:ascii="Montserrat" w:hAnsi="Montserrat"/>
          <w:spacing w:val="-2"/>
          <w:sz w:val="20"/>
          <w:szCs w:val="20"/>
          <w:lang w:val="it-IT"/>
        </w:rPr>
      </w:pPr>
      <w:proofErr w:type="spellStart"/>
      <w:r w:rsidRPr="00135137">
        <w:rPr>
          <w:rFonts w:ascii="Montserrat" w:hAnsi="Montserrat"/>
          <w:sz w:val="20"/>
          <w:szCs w:val="20"/>
          <w:lang w:val="it-IT"/>
        </w:rPr>
        <w:t>Numer</w:t>
      </w:r>
      <w:proofErr w:type="spellEnd"/>
      <w:r w:rsidRPr="00135137">
        <w:rPr>
          <w:rFonts w:ascii="Montserrat" w:hAnsi="Montserrat"/>
          <w:sz w:val="20"/>
          <w:szCs w:val="20"/>
          <w:lang w:val="it-IT"/>
        </w:rPr>
        <w:t xml:space="preserve"> </w:t>
      </w:r>
      <w:proofErr w:type="spellStart"/>
      <w:r w:rsidRPr="00135137">
        <w:rPr>
          <w:rFonts w:ascii="Montserrat" w:hAnsi="Montserrat"/>
          <w:sz w:val="20"/>
          <w:szCs w:val="20"/>
          <w:lang w:val="it-IT"/>
        </w:rPr>
        <w:t>telefonu</w:t>
      </w:r>
      <w:proofErr w:type="spellEnd"/>
      <w:r>
        <w:rPr>
          <w:rFonts w:ascii="Montserrat" w:hAnsi="Montserrat"/>
          <w:sz w:val="20"/>
          <w:szCs w:val="20"/>
          <w:lang w:val="it-IT"/>
        </w:rPr>
        <w:t>:</w:t>
      </w:r>
      <w:r w:rsidRPr="00135137">
        <w:rPr>
          <w:rFonts w:ascii="Montserrat" w:hAnsi="Montserrat"/>
          <w:sz w:val="20"/>
          <w:szCs w:val="20"/>
          <w:lang w:val="it-IT"/>
        </w:rPr>
        <w:tab/>
      </w:r>
      <w:r w:rsidRPr="00135137">
        <w:rPr>
          <w:rFonts w:ascii="Montserrat" w:hAnsi="Montserrat"/>
          <w:spacing w:val="-2"/>
          <w:sz w:val="20"/>
          <w:szCs w:val="20"/>
          <w:lang w:val="it-IT"/>
        </w:rPr>
        <w:t>.………………………………………………………………………….…………………….………………………………..</w:t>
      </w:r>
    </w:p>
    <w:p w14:paraId="59FDBFC6" w14:textId="77777777" w:rsidR="00A010F6" w:rsidRPr="00135137" w:rsidRDefault="00A010F6" w:rsidP="00A010F6">
      <w:pPr>
        <w:pStyle w:val="Tekstpodstawowy"/>
        <w:tabs>
          <w:tab w:val="left" w:pos="3396"/>
        </w:tabs>
        <w:spacing w:line="552" w:lineRule="auto"/>
        <w:ind w:left="144" w:right="370"/>
        <w:rPr>
          <w:rFonts w:ascii="Montserrat" w:hAnsi="Montserrat"/>
          <w:sz w:val="20"/>
          <w:szCs w:val="20"/>
          <w:lang w:val="it-IT"/>
        </w:rPr>
      </w:pPr>
      <w:r w:rsidRPr="00135137">
        <w:rPr>
          <w:rFonts w:ascii="Montserrat" w:hAnsi="Montserrat"/>
          <w:sz w:val="20"/>
          <w:szCs w:val="20"/>
          <w:lang w:val="it-IT"/>
        </w:rPr>
        <w:t>Adres</w:t>
      </w:r>
      <w:r w:rsidRPr="00135137">
        <w:rPr>
          <w:rFonts w:ascii="Montserrat" w:hAnsi="Montserrat"/>
          <w:spacing w:val="-1"/>
          <w:sz w:val="20"/>
          <w:szCs w:val="20"/>
          <w:lang w:val="it-IT"/>
        </w:rPr>
        <w:t xml:space="preserve"> </w:t>
      </w:r>
      <w:r w:rsidRPr="00135137">
        <w:rPr>
          <w:rFonts w:ascii="Montserrat" w:hAnsi="Montserrat"/>
          <w:sz w:val="20"/>
          <w:szCs w:val="20"/>
          <w:lang w:val="it-IT"/>
        </w:rPr>
        <w:t>e-mail</w:t>
      </w:r>
      <w:r w:rsidRPr="00135137">
        <w:rPr>
          <w:rFonts w:ascii="Montserrat" w:hAnsi="Montserrat"/>
          <w:spacing w:val="-1"/>
          <w:sz w:val="20"/>
          <w:szCs w:val="20"/>
          <w:lang w:val="it-IT"/>
        </w:rPr>
        <w:t xml:space="preserve"> </w:t>
      </w:r>
      <w:r w:rsidRPr="00135137">
        <w:rPr>
          <w:rFonts w:ascii="Montserrat" w:hAnsi="Montserrat"/>
          <w:spacing w:val="-10"/>
          <w:sz w:val="20"/>
          <w:szCs w:val="20"/>
          <w:lang w:val="it-IT"/>
        </w:rPr>
        <w:t>:</w:t>
      </w:r>
      <w:r w:rsidRPr="00135137">
        <w:rPr>
          <w:rFonts w:ascii="Montserrat" w:hAnsi="Montserrat"/>
          <w:sz w:val="20"/>
          <w:szCs w:val="20"/>
          <w:lang w:val="it-IT"/>
        </w:rPr>
        <w:tab/>
      </w:r>
      <w:r w:rsidRPr="00135137">
        <w:rPr>
          <w:rFonts w:ascii="Montserrat" w:hAnsi="Montserrat"/>
          <w:spacing w:val="-2"/>
          <w:sz w:val="20"/>
          <w:szCs w:val="20"/>
          <w:lang w:val="it-IT"/>
        </w:rPr>
        <w:t>.………………………………………………………………………….…………………….………………………………..</w:t>
      </w:r>
    </w:p>
    <w:p w14:paraId="76B302FE" w14:textId="77777777" w:rsidR="00A010F6" w:rsidRPr="00135137" w:rsidRDefault="00A010F6" w:rsidP="00A010F6">
      <w:pPr>
        <w:pStyle w:val="Tekstpodstawowy"/>
        <w:rPr>
          <w:rFonts w:ascii="Montserrat" w:hAnsi="Montserrat"/>
          <w:sz w:val="20"/>
          <w:szCs w:val="20"/>
          <w:lang w:val="it-IT"/>
        </w:rPr>
      </w:pPr>
    </w:p>
    <w:p w14:paraId="4C86B1F9" w14:textId="77777777" w:rsidR="00A010F6" w:rsidRPr="00135137" w:rsidRDefault="00A010F6" w:rsidP="00A010F6">
      <w:pPr>
        <w:pStyle w:val="Tekstpodstawowy"/>
        <w:spacing w:before="81"/>
        <w:rPr>
          <w:rFonts w:ascii="Montserrat" w:hAnsi="Montserrat"/>
          <w:sz w:val="20"/>
          <w:szCs w:val="20"/>
          <w:lang w:val="it-IT"/>
        </w:rPr>
      </w:pPr>
    </w:p>
    <w:p w14:paraId="66668648" w14:textId="77777777" w:rsidR="00A010F6" w:rsidRPr="00117ED5" w:rsidRDefault="00A010F6" w:rsidP="00A010F6">
      <w:pPr>
        <w:pStyle w:val="Tekstpodstawowy"/>
        <w:ind w:left="144"/>
        <w:rPr>
          <w:rFonts w:ascii="Montserrat" w:hAnsi="Montserrat"/>
          <w:b/>
          <w:bCs/>
          <w:sz w:val="20"/>
          <w:szCs w:val="20"/>
        </w:rPr>
      </w:pPr>
      <w:r w:rsidRPr="00117ED5">
        <w:rPr>
          <w:rFonts w:ascii="Montserrat" w:hAnsi="Montserrat"/>
          <w:b/>
          <w:bCs/>
          <w:sz w:val="20"/>
          <w:szCs w:val="20"/>
        </w:rPr>
        <w:t>Podpis/podpisy</w:t>
      </w:r>
      <w:r w:rsidRPr="00117ED5">
        <w:rPr>
          <w:rFonts w:ascii="Montserrat" w:hAnsi="Montserrat"/>
          <w:b/>
          <w:bCs/>
          <w:spacing w:val="-4"/>
          <w:sz w:val="20"/>
          <w:szCs w:val="20"/>
        </w:rPr>
        <w:t xml:space="preserve"> </w:t>
      </w:r>
      <w:r w:rsidRPr="00117ED5">
        <w:rPr>
          <w:rFonts w:ascii="Montserrat" w:hAnsi="Montserrat"/>
          <w:b/>
          <w:bCs/>
          <w:sz w:val="20"/>
          <w:szCs w:val="20"/>
        </w:rPr>
        <w:t>osób</w:t>
      </w:r>
      <w:r w:rsidRPr="00117ED5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117ED5">
        <w:rPr>
          <w:rFonts w:ascii="Montserrat" w:hAnsi="Montserrat"/>
          <w:b/>
          <w:bCs/>
          <w:sz w:val="20"/>
          <w:szCs w:val="20"/>
        </w:rPr>
        <w:t>reprezentujących</w:t>
      </w:r>
      <w:r w:rsidRPr="00117ED5">
        <w:rPr>
          <w:rFonts w:ascii="Montserrat" w:hAnsi="Montserrat"/>
          <w:b/>
          <w:bCs/>
          <w:spacing w:val="-1"/>
          <w:sz w:val="20"/>
          <w:szCs w:val="20"/>
        </w:rPr>
        <w:t xml:space="preserve"> </w:t>
      </w:r>
      <w:r w:rsidRPr="00117ED5">
        <w:rPr>
          <w:rFonts w:ascii="Montserrat" w:hAnsi="Montserrat"/>
          <w:b/>
          <w:bCs/>
          <w:sz w:val="20"/>
          <w:szCs w:val="20"/>
        </w:rPr>
        <w:t>klub</w:t>
      </w:r>
      <w:r w:rsidRPr="00117ED5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117ED5">
        <w:rPr>
          <w:rFonts w:ascii="Montserrat" w:hAnsi="Montserrat"/>
          <w:b/>
          <w:bCs/>
          <w:sz w:val="20"/>
          <w:szCs w:val="20"/>
        </w:rPr>
        <w:t>zgodnie</w:t>
      </w:r>
      <w:r w:rsidRPr="00117ED5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117ED5">
        <w:rPr>
          <w:rFonts w:ascii="Montserrat" w:hAnsi="Montserrat"/>
          <w:b/>
          <w:bCs/>
          <w:sz w:val="20"/>
          <w:szCs w:val="20"/>
        </w:rPr>
        <w:t>z</w:t>
      </w:r>
      <w:r w:rsidRPr="00117ED5">
        <w:rPr>
          <w:rFonts w:ascii="Montserrat" w:hAnsi="Montserrat"/>
          <w:b/>
          <w:bCs/>
          <w:spacing w:val="-2"/>
          <w:sz w:val="20"/>
          <w:szCs w:val="20"/>
        </w:rPr>
        <w:t xml:space="preserve"> rejestrem:</w:t>
      </w:r>
    </w:p>
    <w:p w14:paraId="063A566B" w14:textId="77777777" w:rsidR="00A010F6" w:rsidRPr="00135137" w:rsidRDefault="00A010F6" w:rsidP="00A010F6">
      <w:pPr>
        <w:pStyle w:val="Tekstpodstawowy"/>
        <w:spacing w:before="140"/>
        <w:rPr>
          <w:rFonts w:ascii="Montserrat" w:hAnsi="Montserrat"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00"/>
        <w:gridCol w:w="3301"/>
        <w:gridCol w:w="1881"/>
      </w:tblGrid>
      <w:tr w:rsidR="00A010F6" w:rsidRPr="00135137" w14:paraId="5B607BA7" w14:textId="77777777" w:rsidTr="00B304A3">
        <w:trPr>
          <w:trHeight w:val="291"/>
        </w:trPr>
        <w:tc>
          <w:tcPr>
            <w:tcW w:w="5000" w:type="dxa"/>
          </w:tcPr>
          <w:p w14:paraId="07120DAF" w14:textId="77777777" w:rsidR="00A010F6" w:rsidRPr="00135137" w:rsidRDefault="00A010F6" w:rsidP="00B304A3">
            <w:pPr>
              <w:pStyle w:val="TableParagraph"/>
              <w:spacing w:line="266" w:lineRule="exact"/>
              <w:ind w:left="50"/>
              <w:rPr>
                <w:rFonts w:ascii="Montserrat" w:hAnsi="Montserrat"/>
                <w:sz w:val="20"/>
                <w:szCs w:val="20"/>
              </w:rPr>
            </w:pPr>
            <w:r w:rsidRPr="00135137">
              <w:rPr>
                <w:rFonts w:ascii="Montserrat" w:hAnsi="Montserrat"/>
                <w:sz w:val="20"/>
                <w:szCs w:val="20"/>
              </w:rPr>
              <w:t xml:space="preserve">1. </w:t>
            </w: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</w:t>
            </w:r>
            <w:r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…………………………….</w:t>
            </w: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…….</w:t>
            </w:r>
          </w:p>
        </w:tc>
        <w:tc>
          <w:tcPr>
            <w:tcW w:w="3301" w:type="dxa"/>
          </w:tcPr>
          <w:p w14:paraId="5AA398A3" w14:textId="77777777" w:rsidR="00A010F6" w:rsidRPr="00135137" w:rsidRDefault="00A010F6" w:rsidP="00B304A3">
            <w:pPr>
              <w:pStyle w:val="TableParagraph"/>
              <w:spacing w:line="266" w:lineRule="exact"/>
              <w:ind w:left="90"/>
              <w:rPr>
                <w:rFonts w:ascii="Montserrat" w:hAnsi="Montserrat"/>
                <w:sz w:val="20"/>
                <w:szCs w:val="20"/>
              </w:rPr>
            </w:pP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</w:t>
            </w:r>
            <w:r>
              <w:rPr>
                <w:rFonts w:ascii="Montserrat" w:hAnsi="Montserrat"/>
                <w:spacing w:val="-2"/>
                <w:sz w:val="20"/>
                <w:szCs w:val="20"/>
              </w:rPr>
              <w:t>………………….</w:t>
            </w: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……………..…………….</w:t>
            </w:r>
          </w:p>
        </w:tc>
        <w:tc>
          <w:tcPr>
            <w:tcW w:w="1881" w:type="dxa"/>
          </w:tcPr>
          <w:p w14:paraId="5123898B" w14:textId="77777777" w:rsidR="00A010F6" w:rsidRPr="00135137" w:rsidRDefault="00A010F6" w:rsidP="00B304A3">
            <w:pPr>
              <w:pStyle w:val="TableParagraph"/>
              <w:spacing w:line="266" w:lineRule="exact"/>
              <w:ind w:left="100"/>
              <w:rPr>
                <w:rFonts w:ascii="Montserrat" w:hAnsi="Montserrat"/>
                <w:sz w:val="20"/>
                <w:szCs w:val="20"/>
              </w:rPr>
            </w:pP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……………</w:t>
            </w:r>
            <w:r>
              <w:rPr>
                <w:rFonts w:ascii="Montserrat" w:hAnsi="Montserrat"/>
                <w:spacing w:val="-2"/>
                <w:sz w:val="20"/>
                <w:szCs w:val="20"/>
              </w:rPr>
              <w:t>……………</w:t>
            </w: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</w:t>
            </w:r>
          </w:p>
        </w:tc>
      </w:tr>
      <w:tr w:rsidR="00A010F6" w:rsidRPr="00135137" w14:paraId="0DF773DF" w14:textId="77777777" w:rsidTr="00B304A3">
        <w:trPr>
          <w:trHeight w:val="246"/>
        </w:trPr>
        <w:tc>
          <w:tcPr>
            <w:tcW w:w="5000" w:type="dxa"/>
          </w:tcPr>
          <w:p w14:paraId="1F748D90" w14:textId="77777777" w:rsidR="00A010F6" w:rsidRPr="00135137" w:rsidRDefault="00A010F6" w:rsidP="00B304A3">
            <w:pPr>
              <w:pStyle w:val="TableParagraph"/>
              <w:spacing w:before="16" w:line="210" w:lineRule="exact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135137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135137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135137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135137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135137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55678343" w14:textId="77777777" w:rsidR="00A010F6" w:rsidRPr="00135137" w:rsidRDefault="00A010F6" w:rsidP="00B304A3">
            <w:pPr>
              <w:pStyle w:val="TableParagraph"/>
              <w:spacing w:before="16" w:line="210" w:lineRule="exact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135137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7F2372C9" w14:textId="77777777" w:rsidR="00A010F6" w:rsidRPr="00135137" w:rsidRDefault="00A010F6" w:rsidP="00B304A3">
            <w:pPr>
              <w:pStyle w:val="TableParagraph"/>
              <w:spacing w:before="16" w:line="210" w:lineRule="exact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135137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  <w:tr w:rsidR="00A010F6" w:rsidRPr="00135137" w14:paraId="05CD034F" w14:textId="77777777" w:rsidTr="00B304A3">
        <w:trPr>
          <w:trHeight w:val="653"/>
        </w:trPr>
        <w:tc>
          <w:tcPr>
            <w:tcW w:w="5000" w:type="dxa"/>
          </w:tcPr>
          <w:p w14:paraId="6924E662" w14:textId="77777777" w:rsidR="00A010F6" w:rsidRPr="00135137" w:rsidRDefault="00A010F6" w:rsidP="00B304A3">
            <w:pPr>
              <w:pStyle w:val="TableParagraph"/>
              <w:spacing w:before="76"/>
              <w:rPr>
                <w:rFonts w:ascii="Montserrat" w:hAnsi="Montserrat"/>
                <w:sz w:val="20"/>
                <w:szCs w:val="20"/>
              </w:rPr>
            </w:pPr>
          </w:p>
          <w:p w14:paraId="47A73C88" w14:textId="77777777" w:rsidR="00A010F6" w:rsidRPr="00135137" w:rsidRDefault="00A010F6" w:rsidP="00B304A3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135137">
              <w:rPr>
                <w:rFonts w:ascii="Montserrat" w:hAnsi="Montserrat"/>
                <w:sz w:val="20"/>
                <w:szCs w:val="20"/>
              </w:rPr>
              <w:t xml:space="preserve">2. </w:t>
            </w: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</w:t>
            </w:r>
            <w:r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…………………………….</w:t>
            </w: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…….</w:t>
            </w:r>
          </w:p>
        </w:tc>
        <w:tc>
          <w:tcPr>
            <w:tcW w:w="3301" w:type="dxa"/>
          </w:tcPr>
          <w:p w14:paraId="75C9FBB4" w14:textId="77777777" w:rsidR="00A010F6" w:rsidRPr="00135137" w:rsidRDefault="00A010F6" w:rsidP="00B304A3">
            <w:pPr>
              <w:pStyle w:val="TableParagraph"/>
              <w:spacing w:before="76"/>
              <w:rPr>
                <w:rFonts w:ascii="Montserrat" w:hAnsi="Montserrat"/>
                <w:sz w:val="20"/>
                <w:szCs w:val="20"/>
              </w:rPr>
            </w:pPr>
          </w:p>
          <w:p w14:paraId="60CA2179" w14:textId="77777777" w:rsidR="00A010F6" w:rsidRPr="00135137" w:rsidRDefault="00A010F6" w:rsidP="00B304A3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</w:t>
            </w:r>
            <w:r>
              <w:rPr>
                <w:rFonts w:ascii="Montserrat" w:hAnsi="Montserrat"/>
                <w:spacing w:val="-2"/>
                <w:sz w:val="20"/>
                <w:szCs w:val="20"/>
              </w:rPr>
              <w:t>………………….</w:t>
            </w: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……………..…………….</w:t>
            </w:r>
          </w:p>
        </w:tc>
        <w:tc>
          <w:tcPr>
            <w:tcW w:w="1881" w:type="dxa"/>
          </w:tcPr>
          <w:p w14:paraId="45730D2D" w14:textId="77777777" w:rsidR="00A010F6" w:rsidRPr="00135137" w:rsidRDefault="00A010F6" w:rsidP="00B304A3">
            <w:pPr>
              <w:pStyle w:val="TableParagraph"/>
              <w:spacing w:before="76"/>
              <w:rPr>
                <w:rFonts w:ascii="Montserrat" w:hAnsi="Montserrat"/>
                <w:sz w:val="20"/>
                <w:szCs w:val="20"/>
              </w:rPr>
            </w:pPr>
          </w:p>
          <w:p w14:paraId="69CD589A" w14:textId="77777777" w:rsidR="00A010F6" w:rsidRPr="00135137" w:rsidRDefault="00A010F6" w:rsidP="00B304A3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……………</w:t>
            </w:r>
            <w:r>
              <w:rPr>
                <w:rFonts w:ascii="Montserrat" w:hAnsi="Montserrat"/>
                <w:spacing w:val="-2"/>
                <w:sz w:val="20"/>
                <w:szCs w:val="20"/>
              </w:rPr>
              <w:t>……………</w:t>
            </w:r>
            <w:r w:rsidRPr="00135137">
              <w:rPr>
                <w:rFonts w:ascii="Montserrat" w:hAnsi="Montserrat"/>
                <w:spacing w:val="-2"/>
                <w:sz w:val="20"/>
                <w:szCs w:val="20"/>
              </w:rPr>
              <w:t>……</w:t>
            </w:r>
          </w:p>
        </w:tc>
      </w:tr>
      <w:tr w:rsidR="00A010F6" w:rsidRPr="00135137" w14:paraId="763B3E2D" w14:textId="77777777" w:rsidTr="00B304A3">
        <w:trPr>
          <w:trHeight w:val="246"/>
        </w:trPr>
        <w:tc>
          <w:tcPr>
            <w:tcW w:w="5000" w:type="dxa"/>
          </w:tcPr>
          <w:p w14:paraId="2504AEBD" w14:textId="77777777" w:rsidR="00A010F6" w:rsidRPr="00135137" w:rsidRDefault="00A010F6" w:rsidP="00B304A3">
            <w:pPr>
              <w:pStyle w:val="TableParagraph"/>
              <w:spacing w:before="16" w:line="210" w:lineRule="exact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135137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135137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135137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135137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135137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3FB0559D" w14:textId="77777777" w:rsidR="00A010F6" w:rsidRPr="00135137" w:rsidRDefault="00A010F6" w:rsidP="00B304A3">
            <w:pPr>
              <w:pStyle w:val="TableParagraph"/>
              <w:spacing w:before="16" w:line="210" w:lineRule="exact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135137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6AD1306A" w14:textId="77777777" w:rsidR="00A010F6" w:rsidRPr="00135137" w:rsidRDefault="00A010F6" w:rsidP="00B304A3">
            <w:pPr>
              <w:pStyle w:val="TableParagraph"/>
              <w:spacing w:before="16" w:line="210" w:lineRule="exact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135137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</w:tbl>
    <w:p w14:paraId="59CD454C" w14:textId="77777777" w:rsidR="00A010F6" w:rsidRPr="00135137" w:rsidRDefault="00A010F6" w:rsidP="00A010F6">
      <w:pPr>
        <w:rPr>
          <w:rFonts w:ascii="Montserrat" w:hAnsi="Montserrat"/>
          <w:sz w:val="20"/>
          <w:szCs w:val="20"/>
        </w:rPr>
      </w:pPr>
    </w:p>
    <w:p w14:paraId="4B670A85" w14:textId="6EF86AF0" w:rsidR="00792F76" w:rsidRPr="00A010F6" w:rsidRDefault="00792F76" w:rsidP="00A010F6"/>
    <w:sectPr w:rsidR="00792F76" w:rsidRPr="00A010F6" w:rsidSect="002950B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D9F1C" w14:textId="77777777" w:rsidR="00515B9C" w:rsidRDefault="00515B9C" w:rsidP="00075A13">
      <w:r>
        <w:separator/>
      </w:r>
    </w:p>
  </w:endnote>
  <w:endnote w:type="continuationSeparator" w:id="0">
    <w:p w14:paraId="36E4BF43" w14:textId="77777777" w:rsidR="00515B9C" w:rsidRDefault="00515B9C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4401C083" w:rsidR="00776651" w:rsidRDefault="00000000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26E986BB" w:rsidR="00021C0B" w:rsidRPr="005135DC" w:rsidRDefault="00000000" w:rsidP="005135DC">
    <w:pPr>
      <w:pStyle w:val="Tekstpodstawowy"/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6pt;margin-top:410.75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16247" w14:textId="77777777" w:rsidR="00515B9C" w:rsidRDefault="00515B9C" w:rsidP="00075A13">
      <w:r>
        <w:separator/>
      </w:r>
    </w:p>
  </w:footnote>
  <w:footnote w:type="continuationSeparator" w:id="0">
    <w:p w14:paraId="48098829" w14:textId="77777777" w:rsidR="00515B9C" w:rsidRDefault="00515B9C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4BB82A10" w:rsidR="0033286B" w:rsidRDefault="00000000">
    <w:pPr>
      <w:pStyle w:val="Nagwek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2" o:spid="_x0000_s1038" type="#_x0000_t75" style="position:absolute;margin-left:0;margin-top:0;width:465.65pt;height:288.55pt;z-index:-251655168;mso-position-horizontal:center;mso-position-horizontal-relative:margin;mso-position-vertical:center;mso-position-vertical-relative:margin" o:allowincell="f">
          <v:imagedata r:id="rId1" o:title="znak wodny mzp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4A12883F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6303B79C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69DB2B" w14:textId="69095AB3" w:rsidR="0096456E" w:rsidRP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 w:rsidRPr="00567694">
      <w:rPr>
        <w:rFonts w:ascii="Montserrat" w:hAnsi="Montserrat"/>
        <w:sz w:val="20"/>
        <w:szCs w:val="20"/>
      </w:rPr>
      <w:t>Formularz</w:t>
    </w:r>
    <w:r w:rsidRPr="00567694">
      <w:rPr>
        <w:rFonts w:ascii="Montserrat" w:hAnsi="Montserrat"/>
        <w:spacing w:val="-10"/>
        <w:sz w:val="20"/>
        <w:szCs w:val="20"/>
      </w:rPr>
      <w:t xml:space="preserve"> </w:t>
    </w:r>
    <w:r w:rsidRPr="00567694">
      <w:rPr>
        <w:rFonts w:ascii="Montserrat" w:hAnsi="Montserrat"/>
        <w:spacing w:val="-2"/>
        <w:sz w:val="20"/>
        <w:szCs w:val="20"/>
      </w:rPr>
      <w:t>11.1.</w:t>
    </w:r>
    <w:r w:rsidR="00A010F6">
      <w:rPr>
        <w:rFonts w:ascii="Montserrat" w:hAnsi="Montserrat"/>
        <w:spacing w:val="-2"/>
        <w:sz w:val="20"/>
        <w:szCs w:val="20"/>
      </w:rPr>
      <w:t>2</w:t>
    </w:r>
    <w:r w:rsidRPr="00567694">
      <w:rPr>
        <w:rFonts w:ascii="Montserrat" w:hAnsi="Montserrat"/>
        <w:spacing w:val="-2"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57B9E"/>
    <w:multiLevelType w:val="hybridMultilevel"/>
    <w:tmpl w:val="DB861D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73337"/>
    <w:multiLevelType w:val="hybridMultilevel"/>
    <w:tmpl w:val="E8046CEC"/>
    <w:lvl w:ilvl="0" w:tplc="07FEDCCE">
      <w:start w:val="1"/>
      <w:numFmt w:val="decimal"/>
      <w:lvlText w:val="%1."/>
      <w:lvlJc w:val="left"/>
      <w:pPr>
        <w:ind w:left="8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5944D82A">
      <w:start w:val="1"/>
      <w:numFmt w:val="lowerLetter"/>
      <w:lvlText w:val="%2."/>
      <w:lvlJc w:val="left"/>
      <w:pPr>
        <w:ind w:left="15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num w:numId="1" w16cid:durableId="372459560">
    <w:abstractNumId w:val="0"/>
  </w:num>
  <w:num w:numId="2" w16cid:durableId="559441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34D26"/>
    <w:rsid w:val="00042CEF"/>
    <w:rsid w:val="000466CE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F48A7"/>
    <w:rsid w:val="000F5DC0"/>
    <w:rsid w:val="00104270"/>
    <w:rsid w:val="0011090D"/>
    <w:rsid w:val="00112971"/>
    <w:rsid w:val="001142C9"/>
    <w:rsid w:val="00117ED5"/>
    <w:rsid w:val="00127180"/>
    <w:rsid w:val="00141919"/>
    <w:rsid w:val="00150CB8"/>
    <w:rsid w:val="00154A54"/>
    <w:rsid w:val="001658AD"/>
    <w:rsid w:val="00166983"/>
    <w:rsid w:val="001711B2"/>
    <w:rsid w:val="001957F2"/>
    <w:rsid w:val="001A245E"/>
    <w:rsid w:val="001B0C4D"/>
    <w:rsid w:val="001C1274"/>
    <w:rsid w:val="001D3CBE"/>
    <w:rsid w:val="001E168C"/>
    <w:rsid w:val="001E230A"/>
    <w:rsid w:val="001E2AB5"/>
    <w:rsid w:val="001F6583"/>
    <w:rsid w:val="00214A6B"/>
    <w:rsid w:val="00232F74"/>
    <w:rsid w:val="00245C89"/>
    <w:rsid w:val="00254B62"/>
    <w:rsid w:val="002864C6"/>
    <w:rsid w:val="00290488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B38A3"/>
    <w:rsid w:val="003C17DB"/>
    <w:rsid w:val="003E7D44"/>
    <w:rsid w:val="0040369D"/>
    <w:rsid w:val="004143E4"/>
    <w:rsid w:val="00423EFA"/>
    <w:rsid w:val="00455E57"/>
    <w:rsid w:val="00462785"/>
    <w:rsid w:val="00495F92"/>
    <w:rsid w:val="004C59BB"/>
    <w:rsid w:val="004F2CC0"/>
    <w:rsid w:val="005135DC"/>
    <w:rsid w:val="00515B9C"/>
    <w:rsid w:val="00554592"/>
    <w:rsid w:val="00561440"/>
    <w:rsid w:val="00567694"/>
    <w:rsid w:val="005715EE"/>
    <w:rsid w:val="00571A86"/>
    <w:rsid w:val="005957F1"/>
    <w:rsid w:val="005B1FEF"/>
    <w:rsid w:val="005B41FE"/>
    <w:rsid w:val="005E1E45"/>
    <w:rsid w:val="005F0A8A"/>
    <w:rsid w:val="00610C37"/>
    <w:rsid w:val="006327EB"/>
    <w:rsid w:val="006654D0"/>
    <w:rsid w:val="00683C2E"/>
    <w:rsid w:val="006D04F3"/>
    <w:rsid w:val="006D14ED"/>
    <w:rsid w:val="006D5448"/>
    <w:rsid w:val="006E3B5C"/>
    <w:rsid w:val="006E438D"/>
    <w:rsid w:val="006E4919"/>
    <w:rsid w:val="00701110"/>
    <w:rsid w:val="00716845"/>
    <w:rsid w:val="00741C5E"/>
    <w:rsid w:val="00766BEE"/>
    <w:rsid w:val="00776651"/>
    <w:rsid w:val="00783441"/>
    <w:rsid w:val="00787061"/>
    <w:rsid w:val="00792F76"/>
    <w:rsid w:val="00797EFB"/>
    <w:rsid w:val="007A5A4A"/>
    <w:rsid w:val="007B421E"/>
    <w:rsid w:val="007B6241"/>
    <w:rsid w:val="007C5F1E"/>
    <w:rsid w:val="008060B9"/>
    <w:rsid w:val="008165D2"/>
    <w:rsid w:val="008407C8"/>
    <w:rsid w:val="008436C8"/>
    <w:rsid w:val="00867BEB"/>
    <w:rsid w:val="008D6015"/>
    <w:rsid w:val="008E041D"/>
    <w:rsid w:val="00900DC6"/>
    <w:rsid w:val="00912843"/>
    <w:rsid w:val="00914646"/>
    <w:rsid w:val="00921CFE"/>
    <w:rsid w:val="00936398"/>
    <w:rsid w:val="00950C7D"/>
    <w:rsid w:val="009523AF"/>
    <w:rsid w:val="0096456E"/>
    <w:rsid w:val="00982C6C"/>
    <w:rsid w:val="009A0B72"/>
    <w:rsid w:val="009B1D07"/>
    <w:rsid w:val="009C51BF"/>
    <w:rsid w:val="009F6546"/>
    <w:rsid w:val="00A010F6"/>
    <w:rsid w:val="00A037BB"/>
    <w:rsid w:val="00A05649"/>
    <w:rsid w:val="00A10575"/>
    <w:rsid w:val="00A25615"/>
    <w:rsid w:val="00A27F04"/>
    <w:rsid w:val="00A45342"/>
    <w:rsid w:val="00A856CF"/>
    <w:rsid w:val="00A90170"/>
    <w:rsid w:val="00A910C6"/>
    <w:rsid w:val="00AA6E28"/>
    <w:rsid w:val="00AB636D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C4647"/>
    <w:rsid w:val="00BD3AA0"/>
    <w:rsid w:val="00BD3D54"/>
    <w:rsid w:val="00BF1E9A"/>
    <w:rsid w:val="00C015DC"/>
    <w:rsid w:val="00C10CBE"/>
    <w:rsid w:val="00C31174"/>
    <w:rsid w:val="00C32195"/>
    <w:rsid w:val="00C41E24"/>
    <w:rsid w:val="00C56737"/>
    <w:rsid w:val="00C825EF"/>
    <w:rsid w:val="00C92CFD"/>
    <w:rsid w:val="00CA332A"/>
    <w:rsid w:val="00CC11EA"/>
    <w:rsid w:val="00D60E3F"/>
    <w:rsid w:val="00D83120"/>
    <w:rsid w:val="00DC07CA"/>
    <w:rsid w:val="00DC65E1"/>
    <w:rsid w:val="00DF03AB"/>
    <w:rsid w:val="00E015CF"/>
    <w:rsid w:val="00E04CD7"/>
    <w:rsid w:val="00E56769"/>
    <w:rsid w:val="00E6343E"/>
    <w:rsid w:val="00E823C4"/>
    <w:rsid w:val="00EB639A"/>
    <w:rsid w:val="00ED4504"/>
    <w:rsid w:val="00ED4DBA"/>
    <w:rsid w:val="00ED6D5F"/>
    <w:rsid w:val="00EF4B11"/>
    <w:rsid w:val="00F17760"/>
    <w:rsid w:val="00F34D4D"/>
    <w:rsid w:val="00F449FC"/>
    <w:rsid w:val="00F6080C"/>
    <w:rsid w:val="00F625DE"/>
    <w:rsid w:val="00F807E4"/>
    <w:rsid w:val="00FB5D01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567694"/>
    <w:pPr>
      <w:spacing w:before="1"/>
      <w:ind w:righ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agwek2">
    <w:name w:val="heading 2"/>
    <w:basedOn w:val="Normalny"/>
    <w:link w:val="Nagwek2Znak"/>
    <w:uiPriority w:val="9"/>
    <w:unhideWhenUsed/>
    <w:qFormat/>
    <w:rsid w:val="00567694"/>
    <w:pPr>
      <w:ind w:left="144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67694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67694"/>
    <w:rPr>
      <w:rFonts w:ascii="Times New Roman" w:eastAsia="Times New Roman" w:hAnsi="Times New Roman" w:cs="Times New Roman"/>
      <w:sz w:val="24"/>
      <w:szCs w:val="24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137</TotalTime>
  <Pages>1</Pages>
  <Words>105</Words>
  <Characters>888</Characters>
  <Application>Microsoft Office Word</Application>
  <DocSecurity>0</DocSecurity>
  <Lines>31</Lines>
  <Paragraphs>17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115</cp:revision>
  <cp:lastPrinted>2025-08-07T13:16:00Z</cp:lastPrinted>
  <dcterms:created xsi:type="dcterms:W3CDTF">2023-11-02T11:07:00Z</dcterms:created>
  <dcterms:modified xsi:type="dcterms:W3CDTF">2026-04-30T12:45:00Z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